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D4807" w14:textId="77777777" w:rsidR="00A85A3F" w:rsidRDefault="00A85A3F" w:rsidP="00A85A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AB0D97B" w14:textId="77777777" w:rsidR="00A85A3F" w:rsidRDefault="00A85A3F" w:rsidP="00A85A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Costessey</w:t>
      </w:r>
      <w:proofErr w:type="spellEnd"/>
      <w:r>
        <w:rPr>
          <w:rFonts w:cs="Times New Roman"/>
          <w:szCs w:val="24"/>
        </w:rPr>
        <w:t>, Norfolk.</w:t>
      </w:r>
    </w:p>
    <w:p w14:paraId="6D943293" w14:textId="77777777" w:rsidR="00A85A3F" w:rsidRDefault="00A85A3F" w:rsidP="00A85A3F">
      <w:pPr>
        <w:pStyle w:val="NoSpacing"/>
        <w:rPr>
          <w:rFonts w:cs="Times New Roman"/>
          <w:szCs w:val="24"/>
        </w:rPr>
      </w:pPr>
    </w:p>
    <w:p w14:paraId="69652B02" w14:textId="77777777" w:rsidR="00A85A3F" w:rsidRDefault="00A85A3F" w:rsidP="00A85A3F">
      <w:pPr>
        <w:pStyle w:val="NoSpacing"/>
        <w:rPr>
          <w:rFonts w:cs="Times New Roman"/>
          <w:szCs w:val="24"/>
        </w:rPr>
      </w:pPr>
    </w:p>
    <w:p w14:paraId="692FE46F" w14:textId="77777777" w:rsidR="00A85A3F" w:rsidRDefault="00A85A3F" w:rsidP="00A85A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Amy of </w:t>
      </w:r>
      <w:proofErr w:type="spellStart"/>
      <w:r>
        <w:rPr>
          <w:rFonts w:cs="Times New Roman"/>
          <w:szCs w:val="24"/>
        </w:rPr>
        <w:t>Costessey</w:t>
      </w:r>
      <w:proofErr w:type="spellEnd"/>
      <w:r>
        <w:rPr>
          <w:rFonts w:cs="Times New Roman"/>
          <w:szCs w:val="24"/>
        </w:rPr>
        <w:t>(q.v.) and</w:t>
      </w:r>
    </w:p>
    <w:p w14:paraId="6D5B6810" w14:textId="77777777" w:rsidR="00A85A3F" w:rsidRDefault="00A85A3F" w:rsidP="00A85A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also</w:t>
      </w:r>
      <w:proofErr w:type="gramEnd"/>
      <w:r>
        <w:rPr>
          <w:rFonts w:cs="Times New Roman"/>
          <w:szCs w:val="24"/>
        </w:rPr>
        <w:t xml:space="preserve"> Edward </w:t>
      </w:r>
      <w:proofErr w:type="spellStart"/>
      <w:r>
        <w:rPr>
          <w:rFonts w:cs="Times New Roman"/>
          <w:szCs w:val="24"/>
        </w:rPr>
        <w:t>Fytlyng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Depeham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Fytlyng</w:t>
      </w:r>
      <w:proofErr w:type="spellEnd"/>
      <w:r>
        <w:rPr>
          <w:rFonts w:cs="Times New Roman"/>
          <w:szCs w:val="24"/>
        </w:rPr>
        <w:t>, junior,</w:t>
      </w:r>
    </w:p>
    <w:p w14:paraId="66B423AC" w14:textId="77777777" w:rsidR="00A85A3F" w:rsidRDefault="00A85A3F" w:rsidP="00A85A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</w:t>
      </w:r>
      <w:proofErr w:type="spellStart"/>
      <w:r>
        <w:rPr>
          <w:rFonts w:cs="Times New Roman"/>
          <w:szCs w:val="24"/>
        </w:rPr>
        <w:t>Depeham</w:t>
      </w:r>
      <w:proofErr w:type="spellEnd"/>
      <w:r>
        <w:rPr>
          <w:rFonts w:cs="Times New Roman"/>
          <w:szCs w:val="24"/>
        </w:rPr>
        <w:t xml:space="preserve">(q.v.), as the executors of Thomas </w:t>
      </w:r>
      <w:proofErr w:type="spellStart"/>
      <w:r>
        <w:rPr>
          <w:rFonts w:cs="Times New Roman"/>
          <w:szCs w:val="24"/>
        </w:rPr>
        <w:t>Fytleyn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Depeham</w:t>
      </w:r>
      <w:proofErr w:type="spellEnd"/>
      <w:r>
        <w:rPr>
          <w:rFonts w:cs="Times New Roman"/>
          <w:szCs w:val="24"/>
        </w:rPr>
        <w:t>(q.v.).</w:t>
      </w:r>
    </w:p>
    <w:p w14:paraId="27C9730C" w14:textId="77777777" w:rsidR="00A85A3F" w:rsidRDefault="00A85A3F" w:rsidP="00A85A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64F6CF8" w14:textId="77777777" w:rsidR="00A85A3F" w:rsidRDefault="00A85A3F" w:rsidP="00A85A3F">
      <w:pPr>
        <w:pStyle w:val="NoSpacing"/>
        <w:rPr>
          <w:rFonts w:cs="Times New Roman"/>
          <w:szCs w:val="24"/>
        </w:rPr>
      </w:pPr>
    </w:p>
    <w:p w14:paraId="60146F96" w14:textId="77777777" w:rsidR="00A85A3F" w:rsidRDefault="00A85A3F" w:rsidP="00A85A3F">
      <w:pPr>
        <w:pStyle w:val="NoSpacing"/>
        <w:rPr>
          <w:rFonts w:cs="Times New Roman"/>
          <w:szCs w:val="24"/>
        </w:rPr>
      </w:pPr>
    </w:p>
    <w:p w14:paraId="0B09B353" w14:textId="77777777" w:rsidR="00A85A3F" w:rsidRDefault="00A85A3F" w:rsidP="00A85A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September 2022</w:t>
      </w:r>
    </w:p>
    <w:p w14:paraId="658B7E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EF6D0" w14:textId="77777777" w:rsidR="00A85A3F" w:rsidRDefault="00A85A3F" w:rsidP="009139A6">
      <w:r>
        <w:separator/>
      </w:r>
    </w:p>
  </w:endnote>
  <w:endnote w:type="continuationSeparator" w:id="0">
    <w:p w14:paraId="5EC112D8" w14:textId="77777777" w:rsidR="00A85A3F" w:rsidRDefault="00A85A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2A7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78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38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0E7BE" w14:textId="77777777" w:rsidR="00A85A3F" w:rsidRDefault="00A85A3F" w:rsidP="009139A6">
      <w:r>
        <w:separator/>
      </w:r>
    </w:p>
  </w:footnote>
  <w:footnote w:type="continuationSeparator" w:id="0">
    <w:p w14:paraId="0B74031F" w14:textId="77777777" w:rsidR="00A85A3F" w:rsidRDefault="00A85A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DF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E4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B8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3F"/>
    <w:rsid w:val="000666E0"/>
    <w:rsid w:val="002510B7"/>
    <w:rsid w:val="005C130B"/>
    <w:rsid w:val="00826F5C"/>
    <w:rsid w:val="009139A6"/>
    <w:rsid w:val="009448BB"/>
    <w:rsid w:val="00947624"/>
    <w:rsid w:val="00A3176C"/>
    <w:rsid w:val="00A85A3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3DD2D"/>
  <w15:chartTrackingRefBased/>
  <w15:docId w15:val="{429DA373-2A90-4DF7-9C10-E32E02EF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5A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2022-11-29T21:34:00Z</dcterms:created>
  <dcterms:modified xsi:type="dcterms:W3CDTF">2022-11-29T21:35:00Z</dcterms:modified>
</cp:coreProperties>
</file>